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93F4F" w14:textId="77777777" w:rsidR="00A00762" w:rsidRDefault="00A00762" w:rsidP="00A00762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William RESON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fl.1460)</w:t>
      </w:r>
    </w:p>
    <w:p w14:paraId="1DCE80BC" w14:textId="77777777" w:rsidR="00A00762" w:rsidRDefault="00A00762" w:rsidP="00A00762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Eynsham, Oxfordshire. Clerk.</w:t>
      </w:r>
    </w:p>
    <w:p w14:paraId="162D6745" w14:textId="77777777" w:rsidR="00A00762" w:rsidRDefault="00A00762" w:rsidP="00A00762">
      <w:pPr>
        <w:pStyle w:val="NoSpacing"/>
        <w:jc w:val="both"/>
        <w:rPr>
          <w:rFonts w:cs="Times New Roman"/>
          <w:szCs w:val="24"/>
          <w:lang w:val="en-GB"/>
        </w:rPr>
      </w:pPr>
    </w:p>
    <w:p w14:paraId="66DF73AB" w14:textId="77777777" w:rsidR="00A00762" w:rsidRDefault="00A00762" w:rsidP="00A00762">
      <w:pPr>
        <w:pStyle w:val="NoSpacing"/>
        <w:jc w:val="both"/>
        <w:rPr>
          <w:rFonts w:cs="Times New Roman"/>
          <w:szCs w:val="24"/>
          <w:lang w:val="en-GB"/>
        </w:rPr>
      </w:pPr>
    </w:p>
    <w:p w14:paraId="25654A67" w14:textId="77777777" w:rsidR="00A00762" w:rsidRDefault="00A00762" w:rsidP="00A00762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1460</w:t>
      </w:r>
      <w:r>
        <w:rPr>
          <w:rFonts w:cs="Times New Roman"/>
          <w:szCs w:val="24"/>
          <w:lang w:val="en-GB"/>
        </w:rPr>
        <w:tab/>
        <w:t>Roger Burbage(q.v.) brought a plaint of debt against him and three others.</w:t>
      </w:r>
    </w:p>
    <w:p w14:paraId="39E41EBF" w14:textId="77777777" w:rsidR="00A00762" w:rsidRDefault="00A00762" w:rsidP="00A00762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2A5B9E">
          <w:rPr>
            <w:rStyle w:val="Hyperlink"/>
            <w:rFonts w:cs="Times New Roman"/>
            <w:szCs w:val="24"/>
            <w:lang w:val="en-GB"/>
          </w:rPr>
          <w:t>http://aalt.law.uh.edu/Indices/CP40Indices/CP40no796/CP40no796Pl.htm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7F7C4A3E" w14:textId="77777777" w:rsidR="00A00762" w:rsidRDefault="00A00762" w:rsidP="00A00762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[Hilary Term]</w:t>
      </w:r>
    </w:p>
    <w:p w14:paraId="5E3929F4" w14:textId="77777777" w:rsidR="00A00762" w:rsidRDefault="00A00762" w:rsidP="00A00762">
      <w:pPr>
        <w:pStyle w:val="NoSpacing"/>
        <w:jc w:val="both"/>
        <w:rPr>
          <w:rFonts w:cs="Times New Roman"/>
          <w:szCs w:val="24"/>
          <w:lang w:val="en-GB"/>
        </w:rPr>
      </w:pPr>
    </w:p>
    <w:p w14:paraId="520B522D" w14:textId="77777777" w:rsidR="00A00762" w:rsidRDefault="00A00762" w:rsidP="00A00762">
      <w:pPr>
        <w:pStyle w:val="NoSpacing"/>
        <w:jc w:val="both"/>
        <w:rPr>
          <w:rFonts w:cs="Times New Roman"/>
          <w:szCs w:val="24"/>
          <w:lang w:val="en-GB"/>
        </w:rPr>
      </w:pPr>
    </w:p>
    <w:p w14:paraId="175C6EB4" w14:textId="77777777" w:rsidR="00A00762" w:rsidRDefault="00A00762" w:rsidP="00A00762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19 December 2023</w:t>
      </w:r>
    </w:p>
    <w:p w14:paraId="602739B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C3591" w14:textId="77777777" w:rsidR="00A00762" w:rsidRDefault="00A00762" w:rsidP="009139A6">
      <w:r>
        <w:separator/>
      </w:r>
    </w:p>
  </w:endnote>
  <w:endnote w:type="continuationSeparator" w:id="0">
    <w:p w14:paraId="224CEE28" w14:textId="77777777" w:rsidR="00A00762" w:rsidRDefault="00A0076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DBE0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C9D5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2026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C8601" w14:textId="77777777" w:rsidR="00A00762" w:rsidRDefault="00A00762" w:rsidP="009139A6">
      <w:r>
        <w:separator/>
      </w:r>
    </w:p>
  </w:footnote>
  <w:footnote w:type="continuationSeparator" w:id="0">
    <w:p w14:paraId="7CD02C92" w14:textId="77777777" w:rsidR="00A00762" w:rsidRDefault="00A0076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4389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AF93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29B5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762"/>
    <w:rsid w:val="000666E0"/>
    <w:rsid w:val="002510B7"/>
    <w:rsid w:val="005C130B"/>
    <w:rsid w:val="00826F5C"/>
    <w:rsid w:val="009139A6"/>
    <w:rsid w:val="009448BB"/>
    <w:rsid w:val="00947624"/>
    <w:rsid w:val="00A00762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75FC65"/>
  <w15:chartTrackingRefBased/>
  <w15:docId w15:val="{A4B46598-F858-45E8-B94C-A5AA632BC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007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96/CP40no796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2023-12-22T10:05:00Z</dcterms:created>
  <dcterms:modified xsi:type="dcterms:W3CDTF">2023-12-22T10:06:00Z</dcterms:modified>
</cp:coreProperties>
</file>